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9D2F7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07143/049-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42674D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42674D" w:rsidRPr="0042674D">
          <w:rPr>
            <w:bCs/>
          </w:rPr>
          <w:t>17</w:t>
        </w:r>
        <w:r w:rsidR="0042674D" w:rsidRPr="0042674D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9D2F7B" w:rsidRPr="009D2F7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9D2F7B" w:rsidRPr="009D2F7B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9D2F7B" w:rsidRPr="009D2F7B">
          <w:rPr>
            <w:rStyle w:val="aa"/>
          </w:rPr>
          <w:t xml:space="preserve"> Отделение анестезиологии-реанимации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9D2F7B" w:rsidRPr="009D2F7B">
          <w:rPr>
            <w:u w:val="single"/>
          </w:rPr>
          <w:t xml:space="preserve"> 07143/049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9D2F7B" w:rsidRPr="009D2F7B">
          <w:rPr>
            <w:rStyle w:val="aa"/>
          </w:rPr>
          <w:t xml:space="preserve"> Санитарка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9D2F7B" w:rsidRPr="009D2F7B">
          <w:rPr>
            <w:rStyle w:val="aa"/>
          </w:rPr>
          <w:t xml:space="preserve"> 18112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9D2F7B" w:rsidRPr="009D2F7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AA5D5A" w:rsidP="00AD14A4">
      <w:fldSimple w:instr=" DOCVARIABLE izm_nd_new \* MERGEFORMAT ">
        <w:r w:rsidR="00252C6D" w:rsidRPr="00252C6D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252C6D">
              <w:rPr>
                <w:b/>
              </w:rPr>
              <w:t>Помещение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100</w:t>
            </w: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252C6D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252C6D" w:rsidRDefault="00252C6D" w:rsidP="00745D40">
            <w:pPr>
              <w:pStyle w:val="a8"/>
            </w:pP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252C6D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252C6D" w:rsidRDefault="00252C6D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252C6D" w:rsidRPr="00252C6D">
          <w:rPr>
            <w:bCs/>
          </w:rPr>
          <w:t>-</w:t>
        </w:r>
        <w:r w:rsidR="00252C6D" w:rsidRPr="00252C6D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252C6D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52C6D" w:rsidTr="00252C6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Митяева Ольга Александровна</w:t>
            </w:r>
          </w:p>
        </w:tc>
      </w:tr>
      <w:tr w:rsidR="00AA46ED" w:rsidRPr="00252C6D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C6D" w:rsidRDefault="00252C6D" w:rsidP="0076042D">
      <w:pPr>
        <w:pStyle w:val="a9"/>
      </w:pPr>
      <w:r>
        <w:separator/>
      </w:r>
    </w:p>
  </w:endnote>
  <w:endnote w:type="continuationSeparator" w:id="0">
    <w:p w:rsidR="00252C6D" w:rsidRDefault="00252C6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9D2F7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07143/049-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AA5D5A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AA5D5A" w:rsidRPr="00751B84">
            <w:rPr>
              <w:rStyle w:val="ad"/>
              <w:sz w:val="20"/>
              <w:szCs w:val="20"/>
            </w:rPr>
            <w:fldChar w:fldCharType="separate"/>
          </w:r>
          <w:r w:rsidR="009D2F7B">
            <w:rPr>
              <w:rStyle w:val="ad"/>
              <w:noProof/>
              <w:sz w:val="20"/>
              <w:szCs w:val="20"/>
            </w:rPr>
            <w:t>1</w:t>
          </w:r>
          <w:r w:rsidR="00AA5D5A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D2F7B" w:rsidRPr="009D2F7B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C6D" w:rsidRDefault="00252C6D" w:rsidP="0076042D">
      <w:pPr>
        <w:pStyle w:val="a9"/>
      </w:pPr>
      <w:r>
        <w:separator/>
      </w:r>
    </w:p>
  </w:footnote>
  <w:footnote w:type="continuationSeparator" w:id="0">
    <w:p w:rsidR="00252C6D" w:rsidRDefault="00252C6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3;  07143/049, 07143/049-1А (07143/049), 07143/049-2А (07143/049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Отделение анестезиологии-реанимации"/>
    <w:docVar w:name="class" w:val="3.2"/>
    <w:docVar w:name="close_doc_flag" w:val="0"/>
    <w:docVar w:name="co_classes" w:val="   "/>
    <w:docVar w:name="codeok" w:val=" 18112 "/>
    <w:docVar w:name="codeok " w:val="    "/>
    <w:docVar w:name="col18" w:val=" 0 "/>
    <w:docVar w:name="colrab" w:val=" 2 "/>
    <w:docVar w:name="colrab_anal" w:val=" 5 "/>
    <w:docVar w:name="colraball" w:val="    "/>
    <w:docVar w:name="colwom" w:val=" 2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855D7A34C72348009D403737CA1DA38C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49- Б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3566DFBCACF4497B8560CC3DB5EBC9B"/>
    <w:docVar w:name="rm_id" w:val="261"/>
    <w:docVar w:name="rm_name" w:val=" Санитарка "/>
    <w:docVar w:name="rm_number" w:val=" 07143/049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Моющие и дезинфицирующие средства "/>
    <w:docVar w:name="version" w:val="51"/>
    <w:docVar w:name="zona_name" w:val="Помещение"/>
    <w:docVar w:name="zona_time" w:val="100"/>
  </w:docVars>
  <w:rsids>
    <w:rsidRoot w:val="002A1802"/>
    <w:rsid w:val="00025683"/>
    <w:rsid w:val="00046815"/>
    <w:rsid w:val="0005566C"/>
    <w:rsid w:val="000D1F5B"/>
    <w:rsid w:val="00110025"/>
    <w:rsid w:val="001429B1"/>
    <w:rsid w:val="001607C8"/>
    <w:rsid w:val="0019269E"/>
    <w:rsid w:val="001F4D8D"/>
    <w:rsid w:val="00234932"/>
    <w:rsid w:val="00240A51"/>
    <w:rsid w:val="00252C6D"/>
    <w:rsid w:val="002A1802"/>
    <w:rsid w:val="002E55C6"/>
    <w:rsid w:val="00305B2F"/>
    <w:rsid w:val="00367816"/>
    <w:rsid w:val="003876C3"/>
    <w:rsid w:val="003C24DB"/>
    <w:rsid w:val="0040104A"/>
    <w:rsid w:val="00402CAC"/>
    <w:rsid w:val="0042674D"/>
    <w:rsid w:val="004324DB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6F1877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55A99"/>
    <w:rsid w:val="00967790"/>
    <w:rsid w:val="009A0939"/>
    <w:rsid w:val="009D2F7B"/>
    <w:rsid w:val="00A12349"/>
    <w:rsid w:val="00A87B75"/>
    <w:rsid w:val="00A91908"/>
    <w:rsid w:val="00AA4551"/>
    <w:rsid w:val="00AA46ED"/>
    <w:rsid w:val="00AA4DCC"/>
    <w:rsid w:val="00AA5D5A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2016-10-18T08:12:00Z</dcterms:created>
  <dcterms:modified xsi:type="dcterms:W3CDTF">2016-10-18T09:24:00Z</dcterms:modified>
</cp:coreProperties>
</file>